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693E20E3"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5A7F61">
        <w:rPr>
          <w:b/>
          <w:noProof/>
          <w:sz w:val="24"/>
        </w:rPr>
        <w:t>70</w:t>
      </w:r>
      <w:r>
        <w:rPr>
          <w:b/>
          <w:i/>
          <w:noProof/>
          <w:sz w:val="28"/>
        </w:rPr>
        <w:tab/>
      </w:r>
      <w:fldSimple w:instr=" DOCPROPERTY  Tdoc#  \* MERGEFORMAT ">
        <w:r w:rsidR="006849DA" w:rsidRPr="00E13F3D">
          <w:rPr>
            <w:b/>
            <w:i/>
            <w:noProof/>
            <w:sz w:val="28"/>
          </w:rPr>
          <w:t>S2-2</w:t>
        </w:r>
      </w:fldSimple>
      <w:r w:rsidR="00E112D6">
        <w:rPr>
          <w:rFonts w:eastAsia="MS Mincho" w:hint="eastAsia"/>
          <w:b/>
          <w:i/>
          <w:noProof/>
          <w:sz w:val="28"/>
          <w:lang w:eastAsia="ja-JP"/>
        </w:rPr>
        <w:t>5</w:t>
      </w:r>
      <w:r w:rsidR="003309E0">
        <w:rPr>
          <w:b/>
          <w:i/>
          <w:noProof/>
          <w:sz w:val="28"/>
        </w:rPr>
        <w:t>07086</w:t>
      </w:r>
    </w:p>
    <w:p w14:paraId="379092B6" w14:textId="6DE8285E" w:rsidR="00E40877" w:rsidRDefault="006A17EE" w:rsidP="00E40877">
      <w:pPr>
        <w:pStyle w:val="CRCoverPage"/>
        <w:outlineLvl w:val="0"/>
        <w:rPr>
          <w:b/>
          <w:noProof/>
          <w:sz w:val="24"/>
          <w:lang w:eastAsia="zh-CN"/>
        </w:rPr>
      </w:pPr>
      <w:r>
        <w:rPr>
          <w:b/>
          <w:noProof/>
          <w:sz w:val="24"/>
        </w:rPr>
        <w:t>Goteborg</w:t>
      </w:r>
      <w:r w:rsidR="00D54B32">
        <w:rPr>
          <w:b/>
          <w:noProof/>
          <w:sz w:val="24"/>
        </w:rPr>
        <w:t xml:space="preserve">, </w:t>
      </w:r>
      <w:r>
        <w:rPr>
          <w:b/>
          <w:noProof/>
          <w:sz w:val="24"/>
        </w:rPr>
        <w:t>Sweden</w:t>
      </w:r>
      <w:r w:rsidR="00595F24">
        <w:rPr>
          <w:rFonts w:eastAsia="MS Mincho" w:hint="eastAsia"/>
          <w:b/>
          <w:noProof/>
          <w:sz w:val="24"/>
          <w:lang w:eastAsia="ja-JP"/>
        </w:rPr>
        <w:t>,</w:t>
      </w:r>
      <w:r w:rsidR="00E40877">
        <w:rPr>
          <w:b/>
          <w:noProof/>
          <w:sz w:val="24"/>
        </w:rPr>
        <w:t xml:space="preserve"> </w:t>
      </w:r>
      <w:r>
        <w:rPr>
          <w:b/>
          <w:noProof/>
          <w:sz w:val="24"/>
        </w:rPr>
        <w:t>25</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9</w:t>
      </w:r>
      <w:r>
        <w:rPr>
          <w:b/>
          <w:noProof/>
          <w:sz w:val="24"/>
          <w:vertAlign w:val="superscript"/>
        </w:rPr>
        <w:t>th</w:t>
      </w:r>
      <w:r w:rsidR="0024472D">
        <w:rPr>
          <w:b/>
          <w:noProof/>
          <w:sz w:val="24"/>
        </w:rPr>
        <w:t xml:space="preserve"> </w:t>
      </w:r>
      <w:r>
        <w:rPr>
          <w:b/>
          <w:noProof/>
          <w:sz w:val="24"/>
        </w:rPr>
        <w:t>August</w:t>
      </w:r>
      <w:r w:rsidR="00E40877">
        <w:rPr>
          <w:b/>
          <w:noProof/>
          <w:sz w:val="24"/>
        </w:rPr>
        <w:t xml:space="preserve"> 202</w:t>
      </w:r>
      <w:r w:rsidR="00937E7B">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72ADC" w:rsidR="001E41F3" w:rsidRPr="00410371" w:rsidRDefault="00704ABD" w:rsidP="00B72C1F">
            <w:pPr>
              <w:pStyle w:val="CRCoverPage"/>
              <w:spacing w:after="0"/>
              <w:jc w:val="right"/>
              <w:rPr>
                <w:b/>
                <w:noProof/>
                <w:sz w:val="28"/>
              </w:rPr>
            </w:pPr>
            <w:fldSimple w:instr=" DOCPROPERTY  Spec#  \* MERGEFORMAT ">
              <w:r>
                <w:rPr>
                  <w:b/>
                  <w:noProof/>
                  <w:sz w:val="28"/>
                </w:rPr>
                <w:t>23.50</w:t>
              </w:r>
            </w:fldSimple>
            <w:r w:rsidR="00186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4B97F" w:rsidR="001E41F3" w:rsidRPr="00410371" w:rsidRDefault="0018624B" w:rsidP="00B72C1F">
            <w:pPr>
              <w:pStyle w:val="CRCoverPage"/>
              <w:spacing w:after="0"/>
              <w:rPr>
                <w:noProof/>
                <w:lang w:eastAsia="zh-CN"/>
              </w:rPr>
            </w:pPr>
            <w:r>
              <w:rPr>
                <w:b/>
                <w:noProof/>
                <w:sz w:val="28"/>
                <w:lang w:eastAsia="zh-CN"/>
              </w:rPr>
              <w:t>XYZ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FD295"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fldSimple>
            <w:r w:rsidR="006A17EE">
              <w:rPr>
                <w:b/>
                <w:noProof/>
                <w:sz w:val="28"/>
              </w:rPr>
              <w:t>4</w:t>
            </w:r>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226" w:rsidR="00F25D98" w:rsidRPr="00E112D6" w:rsidRDefault="00E112D6"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C45B" w:rsidR="001E41F3" w:rsidRDefault="00874408" w:rsidP="00072E19">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309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EA39E" w:rsidR="001E41F3" w:rsidRPr="006A17EE" w:rsidRDefault="0024472D" w:rsidP="00A02BE6">
            <w:pPr>
              <w:pStyle w:val="CRCoverPage"/>
              <w:spacing w:after="0"/>
              <w:ind w:left="100"/>
              <w:rPr>
                <w:rFonts w:eastAsia="MS Mincho"/>
                <w:noProof/>
                <w:lang w:val="de-DE" w:eastAsia="ja-JP"/>
              </w:rPr>
            </w:pPr>
            <w:r w:rsidRPr="006A17EE">
              <w:rPr>
                <w:noProof/>
                <w:lang w:val="de-DE" w:eastAsia="zh-CN"/>
              </w:rPr>
              <w:t>NTT DOCOMO</w:t>
            </w:r>
            <w:r w:rsidR="00FE7311" w:rsidRPr="006A17EE">
              <w:rPr>
                <w:noProof/>
                <w:lang w:val="de-DE" w:eastAsia="zh-CN"/>
              </w:rPr>
              <w:t>, Nokia</w:t>
            </w:r>
            <w:r w:rsidR="00BE330F" w:rsidRPr="006A17EE">
              <w:rPr>
                <w:noProof/>
                <w:lang w:val="de-DE" w:eastAsia="zh-CN"/>
              </w:rPr>
              <w:t>, Huawei</w:t>
            </w:r>
            <w:r w:rsidR="006A17EE" w:rsidRPr="006A17EE">
              <w:rPr>
                <w:noProof/>
                <w:lang w:val="de-DE" w:eastAsia="zh-CN"/>
              </w:rPr>
              <w:t>, Deutsche Telekom</w:t>
            </w:r>
            <w:r w:rsidR="006A17EE">
              <w:rPr>
                <w:noProof/>
                <w:lang w:val="de-DE" w:eastAsia="zh-CN"/>
              </w:rPr>
              <w:t xml:space="preserve">, SK </w:t>
            </w:r>
            <w:r w:rsidR="00F26CD5">
              <w:rPr>
                <w:noProof/>
                <w:lang w:val="de-DE" w:eastAsia="zh-CN"/>
              </w:rPr>
              <w:t>T</w:t>
            </w:r>
            <w:r w:rsidR="006A17EE">
              <w:rPr>
                <w:noProof/>
                <w:lang w:val="de-DE" w:eastAsia="zh-CN"/>
              </w:rPr>
              <w:t>elecom</w:t>
            </w:r>
            <w:r w:rsidR="00E4550F" w:rsidRPr="00CD5C86">
              <w:rPr>
                <w:noProof/>
                <w:lang w:val="de-DE"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4EB4A" w:rsidR="001E41F3" w:rsidRPr="00560714" w:rsidRDefault="00560714" w:rsidP="008A2D16">
            <w:pPr>
              <w:pStyle w:val="CRCoverPage"/>
              <w:spacing w:after="0"/>
              <w:ind w:left="100"/>
              <w:rPr>
                <w:rFonts w:eastAsia="MS Mincho"/>
                <w:noProof/>
                <w:lang w:eastAsia="ja-JP"/>
              </w:rPr>
            </w:pPr>
            <w:r>
              <w:rPr>
                <w:rFonts w:eastAsia="MS Mincho" w:hint="eastAsia"/>
                <w:lang w:eastAsia="ja-JP"/>
              </w:rPr>
              <w:t>TEI20_NEMO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D0DC7" w:rsidR="001E41F3" w:rsidRPr="00A10315" w:rsidRDefault="000035A8" w:rsidP="000035A8">
            <w:pPr>
              <w:pStyle w:val="CRCoverPage"/>
              <w:spacing w:after="0"/>
              <w:ind w:left="100"/>
              <w:rPr>
                <w:rFonts w:eastAsia="MS Mincho"/>
                <w:noProof/>
                <w:lang w:eastAsia="ja-JP"/>
              </w:rPr>
            </w:pPr>
            <w:fldSimple w:instr=" DOCPROPERTY  ResDate  \* MERGEFORMAT ">
              <w:r>
                <w:rPr>
                  <w:noProof/>
                </w:rPr>
                <w:t>202</w:t>
              </w:r>
              <w:r w:rsidR="00937E7B">
                <w:rPr>
                  <w:noProof/>
                </w:rPr>
                <w:t>5</w:t>
              </w:r>
              <w:r>
                <w:rPr>
                  <w:noProof/>
                </w:rPr>
                <w:t>-</w:t>
              </w:r>
              <w:r w:rsidR="00937E7B">
                <w:rPr>
                  <w:noProof/>
                </w:rPr>
                <w:t>0</w:t>
              </w:r>
              <w:r w:rsidR="00A462E4">
                <w:rPr>
                  <w:noProof/>
                </w:rPr>
                <w:t>8</w:t>
              </w:r>
              <w:r>
                <w:rPr>
                  <w:noProof/>
                </w:rPr>
                <w:t>-</w:t>
              </w:r>
            </w:fldSimple>
            <w:r w:rsidR="006A17EE">
              <w:rPr>
                <w:rFonts w:eastAsia="MS Mincho"/>
                <w:noProof/>
                <w:lang w:eastAsia="ja-JP"/>
              </w:rPr>
              <w:t>1</w:t>
            </w:r>
            <w:r w:rsidR="00A462E4">
              <w:rPr>
                <w:rFonts w:eastAsia="MS Mincho"/>
                <w:noProof/>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F9E51" w:rsidR="001E41F3" w:rsidRDefault="000035A8" w:rsidP="000035A8">
            <w:pPr>
              <w:pStyle w:val="CRCoverPage"/>
              <w:spacing w:after="0"/>
              <w:ind w:left="100"/>
              <w:rPr>
                <w:noProof/>
              </w:rPr>
            </w:pPr>
            <w:fldSimple w:instr=" DOCPROPERTY  Release  \* MERGEFORMAT ">
              <w:r>
                <w:rPr>
                  <w:noProof/>
                </w:rPr>
                <w:t>Rel-</w:t>
              </w:r>
              <w:r w:rsidR="00CF5EA3">
                <w:rPr>
                  <w:noProof/>
                </w:rPr>
                <w:t>2</w:t>
              </w:r>
            </w:fldSimple>
            <w:r w:rsidR="00CF5EA3">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D6A2B" w14:textId="3640D3E6" w:rsidR="00067DF1" w:rsidRDefault="00874408" w:rsidP="0060628B">
            <w:pPr>
              <w:pStyle w:val="CRCoverPage"/>
              <w:spacing w:after="0"/>
              <w:ind w:left="100"/>
              <w:rPr>
                <w:rFonts w:eastAsiaTheme="minorEastAsia"/>
                <w:lang w:eastAsia="zh-CN"/>
              </w:rPr>
            </w:pPr>
            <w:r>
              <w:rPr>
                <w:rFonts w:eastAsiaTheme="minorEastAsia"/>
                <w:lang w:eastAsia="zh-CN"/>
              </w:rPr>
              <w:t xml:space="preserve">To </w:t>
            </w:r>
            <w:r w:rsidRPr="00DB2F09">
              <w:rPr>
                <w:rFonts w:eastAsiaTheme="minorEastAsia"/>
                <w:lang w:eastAsia="zh-CN"/>
              </w:rPr>
              <w:t>restrict mobility from NR to specific EPS TACs in RRC_CONNECTED state based on user subscription information,</w:t>
            </w:r>
            <w:r w:rsidR="0060628B">
              <w:rPr>
                <w:rFonts w:eastAsiaTheme="minorEastAsia"/>
                <w:lang w:eastAsia="zh-CN"/>
              </w:rPr>
              <w:t xml:space="preserve"> </w:t>
            </w:r>
            <w:r w:rsidR="0060628B" w:rsidRPr="00CD5C86">
              <w:rPr>
                <w:rFonts w:eastAsiaTheme="minorEastAsia"/>
                <w:lang w:eastAsia="zh-CN"/>
              </w:rPr>
              <w:t>the</w:t>
            </w:r>
            <w:r w:rsidR="0060628B" w:rsidRPr="00CD5C86">
              <w:t xml:space="preserve"> </w:t>
            </w:r>
            <w:r w:rsidR="0060628B" w:rsidRPr="00CD5C86">
              <w:rPr>
                <w:rFonts w:eastAsiaTheme="minorEastAsia"/>
                <w:lang w:eastAsia="zh-CN"/>
              </w:rPr>
              <w:t>Forbidden Areas for EPS is added into MRL. For the notification to the UE, no change is needed, i.e. only the Forbidden Areas for 5GS is taken into consideration for response sent back to UE.</w:t>
            </w:r>
          </w:p>
          <w:p w14:paraId="708AA7DE" w14:textId="02629E63" w:rsidR="00E4550F" w:rsidRPr="0060628B" w:rsidRDefault="00E4550F" w:rsidP="0060628B">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5D196" w14:textId="5AFED072" w:rsidR="002A26E7" w:rsidRDefault="00874408" w:rsidP="0047755F">
            <w:pPr>
              <w:pStyle w:val="CRCoverPage"/>
              <w:spacing w:after="0"/>
              <w:ind w:left="100"/>
              <w:rPr>
                <w:rFonts w:eastAsia="MS Mincho"/>
                <w:noProof/>
                <w:lang w:eastAsia="ja-JP"/>
              </w:rPr>
            </w:pPr>
            <w:r>
              <w:rPr>
                <w:noProof/>
              </w:rPr>
              <w:t>Inclusion of Forbidden EPS Areas in mobility restrictions provided from UDM to AMF</w:t>
            </w:r>
            <w:r w:rsidR="00CF5EA3">
              <w:rPr>
                <w:noProof/>
              </w:rPr>
              <w:t xml:space="preserve"> and from AMF to gNB.</w:t>
            </w:r>
          </w:p>
          <w:p w14:paraId="614F6A05" w14:textId="77777777" w:rsidR="00E050A0" w:rsidRPr="00E050A0" w:rsidRDefault="00E050A0" w:rsidP="0047755F">
            <w:pPr>
              <w:pStyle w:val="CRCoverPage"/>
              <w:spacing w:after="0"/>
              <w:ind w:left="100"/>
              <w:rPr>
                <w:rFonts w:eastAsia="MS Mincho"/>
                <w:noProof/>
                <w:lang w:eastAsia="ja-JP"/>
              </w:rPr>
            </w:pPr>
          </w:p>
          <w:p w14:paraId="2CE8F0B8" w14:textId="1473C1E0" w:rsidR="008D41E0" w:rsidRDefault="00443A53" w:rsidP="0047755F">
            <w:pPr>
              <w:pStyle w:val="CRCoverPage"/>
              <w:spacing w:after="0"/>
              <w:ind w:left="100"/>
              <w:rPr>
                <w:noProof/>
                <w:lang w:eastAsia="zh-CN"/>
              </w:rPr>
            </w:pPr>
            <w:bookmarkStart w:id="1" w:name="_Hlk205377657"/>
            <w:r w:rsidRPr="00CD5C86">
              <w:rPr>
                <w:rFonts w:eastAsia="MS Mincho" w:hint="eastAsia"/>
                <w:noProof/>
                <w:lang w:eastAsia="ja-JP"/>
              </w:rPr>
              <w:t xml:space="preserve">NOTE: </w:t>
            </w:r>
            <w:r w:rsidR="00E050A0" w:rsidRPr="00CD5C86">
              <w:rPr>
                <w:rFonts w:eastAsia="MS Mincho" w:hint="eastAsia"/>
                <w:noProof/>
                <w:lang w:eastAsia="ja-JP"/>
              </w:rPr>
              <w:t>General description of the u</w:t>
            </w:r>
            <w:r w:rsidR="008D41E0" w:rsidRPr="00CD5C86">
              <w:rPr>
                <w:noProof/>
              </w:rPr>
              <w:t>sage of Forbidden Area by RAN</w:t>
            </w:r>
            <w:r w:rsidRPr="00CD5C86">
              <w:rPr>
                <w:rFonts w:eastAsia="MS Mincho" w:hint="eastAsia"/>
                <w:noProof/>
                <w:lang w:eastAsia="ja-JP"/>
              </w:rPr>
              <w:t xml:space="preserve"> that is </w:t>
            </w:r>
            <w:r w:rsidR="00451AF8" w:rsidRPr="00CD5C86">
              <w:rPr>
                <w:rFonts w:eastAsia="MS Mincho" w:hint="eastAsia"/>
                <w:noProof/>
                <w:lang w:eastAsia="ja-JP"/>
              </w:rPr>
              <w:t>specified</w:t>
            </w:r>
            <w:r w:rsidRPr="00CD5C86">
              <w:rPr>
                <w:rFonts w:eastAsia="MS Mincho" w:hint="eastAsia"/>
                <w:noProof/>
                <w:lang w:eastAsia="ja-JP"/>
              </w:rPr>
              <w:t xml:space="preserve"> in </w:t>
            </w:r>
            <w:r w:rsidR="00451AF8" w:rsidRPr="00CD5C86">
              <w:rPr>
                <w:rFonts w:eastAsia="MS Mincho" w:hint="eastAsia"/>
                <w:noProof/>
                <w:lang w:eastAsia="ja-JP"/>
              </w:rPr>
              <w:t>RAN WG</w:t>
            </w:r>
            <w:r w:rsidRPr="00CD5C86">
              <w:rPr>
                <w:rFonts w:eastAsia="MS Mincho" w:hint="eastAsia"/>
                <w:noProof/>
                <w:lang w:eastAsia="ja-JP"/>
              </w:rPr>
              <w:t xml:space="preserve"> specification </w:t>
            </w:r>
            <w:r w:rsidR="00451AF8" w:rsidRPr="00CD5C86">
              <w:rPr>
                <w:rFonts w:eastAsia="MS Mincho" w:hint="eastAsia"/>
                <w:noProof/>
                <w:lang w:eastAsia="ja-JP"/>
              </w:rPr>
              <w:t xml:space="preserve">for long </w:t>
            </w:r>
            <w:r w:rsidR="00CD5C86">
              <w:rPr>
                <w:rFonts w:eastAsia="MS Mincho"/>
                <w:noProof/>
                <w:lang w:eastAsia="ja-JP"/>
              </w:rPr>
              <w:t xml:space="preserve">time </w:t>
            </w:r>
            <w:r w:rsidRPr="00CD5C86">
              <w:rPr>
                <w:rFonts w:eastAsia="MS Mincho" w:hint="eastAsia"/>
                <w:noProof/>
                <w:lang w:eastAsia="ja-JP"/>
              </w:rPr>
              <w:t>was missing</w:t>
            </w:r>
            <w:r w:rsidR="00451AF8" w:rsidRPr="00CD5C86">
              <w:rPr>
                <w:rFonts w:eastAsia="MS Mincho" w:hint="eastAsia"/>
                <w:noProof/>
                <w:lang w:eastAsia="ja-JP"/>
              </w:rPr>
              <w:t xml:space="preserve"> in TS 23.501</w:t>
            </w:r>
            <w:r w:rsidRPr="00CD5C86">
              <w:rPr>
                <w:rFonts w:eastAsia="MS Mincho" w:hint="eastAsia"/>
                <w:noProof/>
                <w:lang w:eastAsia="ja-JP"/>
              </w:rPr>
              <w:t xml:space="preserve">. This </w:t>
            </w:r>
            <w:r w:rsidR="00E050A0" w:rsidRPr="00CD5C86">
              <w:rPr>
                <w:rFonts w:eastAsia="MS Mincho" w:hint="eastAsia"/>
                <w:noProof/>
                <w:lang w:eastAsia="ja-JP"/>
              </w:rPr>
              <w:t>aspect</w:t>
            </w:r>
            <w:r w:rsidRPr="00CD5C86">
              <w:rPr>
                <w:rFonts w:eastAsia="MS Mincho" w:hint="eastAsia"/>
                <w:noProof/>
                <w:lang w:eastAsia="ja-JP"/>
              </w:rPr>
              <w:t xml:space="preserve"> is also added</w:t>
            </w:r>
            <w:r w:rsidR="00E050A0" w:rsidRPr="00CD5C86">
              <w:rPr>
                <w:rFonts w:eastAsia="MS Mincho" w:hint="eastAsia"/>
                <w:noProof/>
                <w:lang w:eastAsia="ja-JP"/>
              </w:rPr>
              <w:t xml:space="preserve"> </w:t>
            </w:r>
            <w:r w:rsidR="00493C04" w:rsidRPr="00CD5C86">
              <w:rPr>
                <w:rFonts w:eastAsia="MS Mincho" w:hint="eastAsia"/>
                <w:noProof/>
                <w:lang w:eastAsia="ja-JP"/>
              </w:rPr>
              <w:t xml:space="preserve">editorially </w:t>
            </w:r>
            <w:r w:rsidR="00E050A0" w:rsidRPr="00CD5C86">
              <w:rPr>
                <w:rFonts w:eastAsia="MS Mincho" w:hint="eastAsia"/>
                <w:noProof/>
                <w:lang w:eastAsia="ja-JP"/>
              </w:rPr>
              <w:t xml:space="preserve">as background before introducing new change on </w:t>
            </w:r>
            <w:r w:rsidR="00E050A0" w:rsidRPr="00CD5C86">
              <w:rPr>
                <w:rFonts w:eastAsia="MS Mincho"/>
                <w:noProof/>
                <w:lang w:eastAsia="ja-JP"/>
              </w:rPr>
              <w:t>Forbidden Areas for EPS</w:t>
            </w:r>
            <w:r w:rsidR="008D41E0" w:rsidRPr="00CD5C86">
              <w:rPr>
                <w:rFonts w:eastAsiaTheme="minorEastAsia"/>
                <w:lang w:eastAsia="zh-CN"/>
              </w:rPr>
              <w:t>.</w:t>
            </w:r>
          </w:p>
          <w:bookmarkEnd w:id="1"/>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30D8B" w:rsidR="001E41F3" w:rsidRDefault="0060628B">
            <w:pPr>
              <w:pStyle w:val="CRCoverPage"/>
              <w:spacing w:after="0"/>
              <w:ind w:left="100"/>
              <w:rPr>
                <w:noProof/>
              </w:rPr>
            </w:pPr>
            <w:r w:rsidRPr="00CD5C86">
              <w:rPr>
                <w:noProof/>
              </w:rPr>
              <w:t>UE may</w:t>
            </w:r>
            <w:r w:rsidR="00CF5EA3">
              <w:rPr>
                <w:noProof/>
              </w:rPr>
              <w:t xml:space="preserve"> perform a handover to restricted EPS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2AF2" w:rsidR="001E41F3" w:rsidRDefault="00842F0C" w:rsidP="00DF4424">
            <w:pPr>
              <w:pStyle w:val="CRCoverPage"/>
              <w:spacing w:after="0"/>
              <w:ind w:left="100"/>
              <w:rPr>
                <w:noProof/>
                <w:lang w:eastAsia="zh-CN"/>
              </w:rPr>
            </w:pPr>
            <w:r w:rsidRPr="003570C7">
              <w:rPr>
                <w:rFonts w:eastAsia="Yu Mincho"/>
                <w:sz w:val="22"/>
                <w:lang w:eastAsia="en-GB"/>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6333762" w14:textId="667DE0B3" w:rsidR="007225E0" w:rsidRDefault="007225E0" w:rsidP="007225E0">
      <w:pPr>
        <w:keepNext/>
        <w:keepLines/>
        <w:spacing w:before="180"/>
        <w:ind w:left="1134" w:hanging="1134"/>
        <w:jc w:val="center"/>
        <w:outlineLvl w:val="1"/>
        <w:rPr>
          <w:rFonts w:ascii="Arial" w:eastAsia="MS Mincho"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8D90A36" w14:textId="77777777" w:rsidR="003570C7" w:rsidRPr="003570C7" w:rsidRDefault="003570C7" w:rsidP="003570C7">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 w:name="_Toc20149725"/>
      <w:bookmarkStart w:id="3" w:name="_Toc27846516"/>
      <w:bookmarkStart w:id="4" w:name="_Toc36187640"/>
      <w:bookmarkStart w:id="5" w:name="_Toc45183544"/>
      <w:bookmarkStart w:id="6" w:name="_Toc47342386"/>
      <w:bookmarkStart w:id="7" w:name="_Toc51769084"/>
      <w:bookmarkStart w:id="8" w:name="_Toc193777427"/>
      <w:r w:rsidRPr="003570C7">
        <w:rPr>
          <w:rFonts w:ascii="Arial" w:eastAsia="Yu Mincho" w:hAnsi="Arial"/>
          <w:sz w:val="22"/>
          <w:lang w:eastAsia="en-GB"/>
        </w:rPr>
        <w:t>5.3.4.1.1</w:t>
      </w:r>
      <w:r w:rsidRPr="003570C7">
        <w:rPr>
          <w:rFonts w:ascii="Arial" w:eastAsia="Yu Mincho" w:hAnsi="Arial"/>
          <w:sz w:val="22"/>
          <w:lang w:eastAsia="en-GB"/>
        </w:rPr>
        <w:tab/>
        <w:t>General</w:t>
      </w:r>
      <w:bookmarkEnd w:id="2"/>
      <w:bookmarkEnd w:id="3"/>
      <w:bookmarkEnd w:id="4"/>
      <w:bookmarkEnd w:id="5"/>
      <w:bookmarkEnd w:id="6"/>
      <w:bookmarkEnd w:id="7"/>
      <w:bookmarkEnd w:id="8"/>
    </w:p>
    <w:p w14:paraId="5969896A"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Mobility Restrictions restrict mobility handling or service access of a UE. The Mobility Restriction functionality is provided by the UE (only for mobility restriction categories provided to the UE), the radio access network and the core network.</w:t>
      </w:r>
    </w:p>
    <w:p w14:paraId="40C9928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Unless otherwise stated, Mobility Restrictions only apply to 3GPP access and wireline access, they do not apply to other non-3GPP accesses.</w:t>
      </w:r>
    </w:p>
    <w:p w14:paraId="10064764"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5BED89B7"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2C908C6"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35625EDC"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In CM-CONNECTED state, the core network provides Mobility Restrictions to the radio access network within Mobility Restriction List.</w:t>
      </w:r>
    </w:p>
    <w:p w14:paraId="19DDE9FA"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Mobility Restrictions consists of RAT restriction, Forbidden Area, Service Area Restrictions, Core Network type restriction and Closed Access Group information as follows:</w:t>
      </w:r>
    </w:p>
    <w:p w14:paraId="7165DD4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RAT restriction:</w:t>
      </w:r>
    </w:p>
    <w:p w14:paraId="6BE7F018"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3BF2C52D"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Forbidden Area:</w:t>
      </w:r>
    </w:p>
    <w:p w14:paraId="551D81A5" w14:textId="17E752F0" w:rsidR="00613E6F" w:rsidRPr="003570C7" w:rsidRDefault="003570C7" w:rsidP="006F01B1">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9" w:author="NTT DOCOMO" w:date="2025-08-11T17:16:00Z" w16du:dateUtc="2025-08-11T15:16:00Z">
        <w:r w:rsidR="0083171C" w:rsidRPr="0083171C">
          <w:t xml:space="preserve"> </w:t>
        </w:r>
        <w:r w:rsidR="0083171C" w:rsidRPr="0083171C">
          <w:rPr>
            <w:rFonts w:eastAsia="Yu Mincho"/>
            <w:lang w:eastAsia="en-GB"/>
          </w:rPr>
          <w:t>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ins>
    </w:p>
    <w:p w14:paraId="2020BB83"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Further description on Forbidden Area when using wireline access is available in TS 23.316 [84].</w:t>
      </w:r>
    </w:p>
    <w:p w14:paraId="22C647F7"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Support for Forbidden Area with NR satellite access is described in clause 5.4.11.8.</w:t>
      </w:r>
    </w:p>
    <w:p w14:paraId="2BC38B20"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Forbidden Areas should not be used for Untrusted or Trusted non-3GPP access.</w:t>
      </w:r>
    </w:p>
    <w:p w14:paraId="07BD0D8A"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1:</w:t>
      </w:r>
      <w:r w:rsidRPr="003570C7">
        <w:rPr>
          <w:rFonts w:eastAsia="Yu Mincho"/>
          <w:lang w:eastAsia="en-GB"/>
        </w:rPr>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7ABD2279"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2:</w:t>
      </w:r>
      <w:r w:rsidRPr="003570C7">
        <w:rPr>
          <w:rFonts w:eastAsia="Yu Mincho"/>
          <w:lang w:eastAsia="en-GB"/>
        </w:rPr>
        <w:tab/>
        <w:t>The UE reactions to specific network responses are described in TS 24.501 [47].</w:t>
      </w:r>
    </w:p>
    <w:p w14:paraId="44E076C4"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Service Area Restriction:</w:t>
      </w:r>
    </w:p>
    <w:p w14:paraId="72390BF3"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areas in which the UE may or may not initiate communication with the network as follows:</w:t>
      </w:r>
    </w:p>
    <w:p w14:paraId="118C65D0"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lastRenderedPageBreak/>
        <w:t>-</w:t>
      </w:r>
      <w:r w:rsidRPr="003570C7">
        <w:rPr>
          <w:rFonts w:eastAsia="Yu Mincho"/>
          <w:lang w:eastAsia="en-GB"/>
        </w:rPr>
        <w:tab/>
        <w:t>Allowed Area:</w:t>
      </w:r>
    </w:p>
    <w:p w14:paraId="522A8BD7"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In an Allowed Area, the UE is permitted to initiate communication with the network as allowed by the subscription.</w:t>
      </w:r>
    </w:p>
    <w:p w14:paraId="4543A88C"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Non-Allowed Area:</w:t>
      </w:r>
    </w:p>
    <w:p w14:paraId="4FA5DCD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29165071"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5818D03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AF80380"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in a Non-Allowed Area:</w:t>
      </w:r>
    </w:p>
    <w:p w14:paraId="27AB3093" w14:textId="77777777" w:rsidR="003570C7" w:rsidRPr="003570C7" w:rsidRDefault="003570C7" w:rsidP="003570C7">
      <w:pPr>
        <w:overflowPunct w:val="0"/>
        <w:autoSpaceDE w:val="0"/>
        <w:autoSpaceDN w:val="0"/>
        <w:adjustRightInd w:val="0"/>
        <w:ind w:left="1135" w:hanging="284"/>
        <w:textAlignment w:val="baseline"/>
        <w:rPr>
          <w:rFonts w:eastAsia="Yu Mincho"/>
          <w:lang w:eastAsia="en-GB"/>
        </w:rPr>
      </w:pPr>
      <w:r w:rsidRPr="003570C7">
        <w:rPr>
          <w:rFonts w:eastAsia="Yu Mincho"/>
          <w:lang w:eastAsia="en-GB"/>
        </w:rPr>
        <w:t>-</w:t>
      </w:r>
      <w:r w:rsidRPr="003570C7">
        <w:rPr>
          <w:rFonts w:eastAsia="Yu Mincho"/>
          <w:lang w:eastAsia="en-GB"/>
        </w:rP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6D734088" w14:textId="77777777" w:rsidR="003570C7" w:rsidRPr="003570C7" w:rsidRDefault="003570C7" w:rsidP="003570C7">
      <w:pPr>
        <w:overflowPunct w:val="0"/>
        <w:autoSpaceDE w:val="0"/>
        <w:autoSpaceDN w:val="0"/>
        <w:adjustRightInd w:val="0"/>
        <w:ind w:left="1135" w:hanging="284"/>
        <w:textAlignment w:val="baseline"/>
        <w:rPr>
          <w:rFonts w:eastAsia="Yu Mincho"/>
          <w:lang w:eastAsia="en-GB"/>
        </w:rPr>
      </w:pPr>
      <w:r w:rsidRPr="003570C7">
        <w:rPr>
          <w:rFonts w:eastAsia="Yu Mincho"/>
          <w:lang w:eastAsia="en-GB"/>
        </w:rPr>
        <w:t>-</w:t>
      </w:r>
      <w:r w:rsidRPr="003570C7">
        <w:rPr>
          <w:rFonts w:eastAsia="Yu Mincho"/>
          <w:lang w:eastAsia="en-GB"/>
        </w:rP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797F8608"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3:</w:t>
      </w:r>
      <w:r w:rsidRPr="003570C7">
        <w:rPr>
          <w:rFonts w:eastAsia="Yu Mincho"/>
          <w:lang w:eastAsia="en-GB"/>
        </w:rPr>
        <w:tab/>
        <w:t>When the services are restricted in 5GS due to Service Area Restriction, then it is assumed that the services will be also restricted in all RATs/Systems at the same location(s) using appropriate mechanisms available in the other RATs/Systems.</w:t>
      </w:r>
    </w:p>
    <w:p w14:paraId="2C45DF03"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4:</w:t>
      </w:r>
      <w:r w:rsidRPr="003570C7">
        <w:rPr>
          <w:rFonts w:eastAsia="Yu Mincho"/>
          <w:lang w:eastAsia="en-GB"/>
        </w:rPr>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F89448B"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5:</w:t>
      </w:r>
      <w:r w:rsidRPr="003570C7">
        <w:rPr>
          <w:rFonts w:eastAsia="Yu Mincho"/>
          <w:lang w:eastAsia="en-GB"/>
        </w:rPr>
        <w:tab/>
        <w:t xml:space="preserve">For a UE in CM-CONNECTED state then neither control plane data transmission nor, if user plane resources are already established, user plane data transmission </w:t>
      </w:r>
      <w:proofErr w:type="gramStart"/>
      <w:r w:rsidRPr="003570C7">
        <w:rPr>
          <w:rFonts w:eastAsia="Yu Mincho"/>
          <w:lang w:eastAsia="en-GB"/>
        </w:rPr>
        <w:t>are</w:t>
      </w:r>
      <w:proofErr w:type="gramEnd"/>
      <w:r w:rsidRPr="003570C7">
        <w:rPr>
          <w:rFonts w:eastAsia="Yu Mincho"/>
          <w:lang w:eastAsia="en-GB"/>
        </w:rPr>
        <w:t xml:space="preserve"> restricted by a non-allowed area.</w:t>
      </w:r>
    </w:p>
    <w:p w14:paraId="201742CB"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Core Network type restriction:</w:t>
      </w:r>
    </w:p>
    <w:p w14:paraId="376A255C"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whether UE is allowed to connect to 5GC only, EPC only, both 5GC and EPC for this PLMN. The Core Network type restriction when received applies in the PLMN either to both 3GPP and non-3GPP Access Types or to non-3GPP Access Type only.</w:t>
      </w:r>
    </w:p>
    <w:p w14:paraId="7E281C6D"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6:</w:t>
      </w:r>
      <w:r w:rsidRPr="003570C7">
        <w:rPr>
          <w:rFonts w:eastAsia="Yu Mincho"/>
          <w:lang w:eastAsia="en-GB"/>
        </w:rP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3D771EA"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Closed Access Group information:</w:t>
      </w:r>
    </w:p>
    <w:p w14:paraId="5B3A02A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As defined in clause 5.30.3.</w:t>
      </w:r>
    </w:p>
    <w:p w14:paraId="5B83FEE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 xml:space="preserve">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w:t>
      </w:r>
      <w:proofErr w:type="gramStart"/>
      <w:r w:rsidRPr="003570C7">
        <w:rPr>
          <w:rFonts w:eastAsia="Yu Mincho"/>
          <w:lang w:eastAsia="en-GB"/>
        </w:rPr>
        <w:t>subscription</w:t>
      </w:r>
      <w:r w:rsidRPr="003570C7">
        <w:rPr>
          <w:rFonts w:eastAsia="Yu Mincho"/>
          <w:lang w:eastAsia="zh-CN"/>
        </w:rPr>
        <w:t>,</w:t>
      </w:r>
      <w:proofErr w:type="gramEnd"/>
      <w:r w:rsidRPr="003570C7">
        <w:rPr>
          <w:rFonts w:eastAsia="Yu Mincho"/>
          <w:lang w:eastAsia="zh-CN"/>
        </w:rPr>
        <w:t xml:space="preserve"> location change and local policy. </w:t>
      </w:r>
      <w:r w:rsidRPr="003570C7">
        <w:rPr>
          <w:rFonts w:eastAsia="Yu Mincho"/>
          <w:lang w:eastAsia="en-GB"/>
        </w:rPr>
        <w:t xml:space="preserve">Optionally the Service Area Restrictions or the Non-Allowed Area may in addition be fine-tuned by the PCF e.g. based on UE location, PEI and network policies. Service Area Restrictions may be updated during a </w:t>
      </w:r>
      <w:proofErr w:type="gramStart"/>
      <w:r w:rsidRPr="003570C7">
        <w:rPr>
          <w:rFonts w:eastAsia="Yu Mincho"/>
          <w:lang w:eastAsia="en-GB"/>
        </w:rPr>
        <w:t>Registration</w:t>
      </w:r>
      <w:proofErr w:type="gramEnd"/>
      <w:r w:rsidRPr="003570C7">
        <w:rPr>
          <w:rFonts w:eastAsia="Yu Mincho"/>
          <w:lang w:eastAsia="en-GB"/>
        </w:rPr>
        <w:t xml:space="preserve"> procedure or UE Configuration Update procedure.</w:t>
      </w:r>
    </w:p>
    <w:p w14:paraId="71D5EB8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lastRenderedPageBreak/>
        <w:t xml:space="preserve">If the network sends Service Area Restrictions to the UE, the network sends only either an Allowed Area, or a Non-Allowed Area, but not </w:t>
      </w:r>
      <w:proofErr w:type="gramStart"/>
      <w:r w:rsidRPr="003570C7">
        <w:rPr>
          <w:rFonts w:eastAsia="Yu Mincho"/>
          <w:lang w:eastAsia="en-GB"/>
        </w:rPr>
        <w:t>both at</w:t>
      </w:r>
      <w:proofErr w:type="gramEnd"/>
      <w:r w:rsidRPr="003570C7">
        <w:rPr>
          <w:rFonts w:eastAsia="Yu Mincho"/>
          <w:lang w:eastAsia="en-GB"/>
        </w:rPr>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B8B80A" w14:textId="77777777" w:rsidR="003570C7" w:rsidRPr="003570C7" w:rsidRDefault="003570C7" w:rsidP="003570C7">
      <w:pPr>
        <w:overflowPunct w:val="0"/>
        <w:autoSpaceDE w:val="0"/>
        <w:autoSpaceDN w:val="0"/>
        <w:adjustRightInd w:val="0"/>
        <w:textAlignment w:val="baseline"/>
        <w:rPr>
          <w:lang w:eastAsia="zh-CN"/>
        </w:rPr>
      </w:pPr>
      <w:r w:rsidRPr="003570C7">
        <w:rPr>
          <w:rFonts w:eastAsia="Yu Mincho"/>
          <w:lang w:eastAsia="en-GB"/>
        </w:rPr>
        <w:t>If the UE has overlapping areas between Forbidden Areas, Service Area Restrictions, or any combination of them, the UE shall proceed in the following precedence order:</w:t>
      </w:r>
    </w:p>
    <w:p w14:paraId="67791AF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lang w:eastAsia="en-GB"/>
        </w:rPr>
        <w:t>-</w:t>
      </w:r>
      <w:r w:rsidRPr="003570C7">
        <w:rPr>
          <w:lang w:eastAsia="en-GB"/>
        </w:rPr>
        <w:tab/>
      </w:r>
      <w:r w:rsidRPr="003570C7">
        <w:rPr>
          <w:rFonts w:eastAsia="Yu Mincho"/>
          <w:lang w:eastAsia="en-GB"/>
        </w:rPr>
        <w:t>The evaluation of</w:t>
      </w:r>
      <w:r w:rsidRPr="003570C7">
        <w:rPr>
          <w:lang w:eastAsia="en-GB"/>
        </w:rPr>
        <w:t xml:space="preserve"> F</w:t>
      </w:r>
      <w:r w:rsidRPr="003570C7">
        <w:rPr>
          <w:rFonts w:eastAsia="Yu Mincho"/>
          <w:lang w:eastAsia="en-GB"/>
        </w:rPr>
        <w:t>orbidden Areas shall take precedence over the evaluation of</w:t>
      </w:r>
      <w:r w:rsidRPr="003570C7">
        <w:rPr>
          <w:lang w:eastAsia="en-GB"/>
        </w:rPr>
        <w:t xml:space="preserve"> </w:t>
      </w:r>
      <w:r w:rsidRPr="003570C7">
        <w:rPr>
          <w:rFonts w:eastAsia="Yu Mincho"/>
          <w:lang w:eastAsia="en-GB"/>
        </w:rPr>
        <w:t>Service Area Restrictions.</w:t>
      </w:r>
    </w:p>
    <w:p w14:paraId="2C0D676E"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The UDM shall provide to the AMF the information defined in TS 23.008 [119] about the subscriber's NR or E-UTRA access restriction set by the operator determined e.g. by subscription scenario and roaming scenario:</w:t>
      </w:r>
    </w:p>
    <w:p w14:paraId="1945A2A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 NR:</w:t>
      </w:r>
    </w:p>
    <w:p w14:paraId="1F7EBE2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not allowed as primary RAT, however any of the NR categories listed below may still be allowed.</w:t>
      </w:r>
    </w:p>
    <w:p w14:paraId="5C50FEC8"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not allowed as secondary RAT.</w:t>
      </w:r>
    </w:p>
    <w:p w14:paraId="2A4B3618"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in unlicensed bands not allowed as primary RAT.</w:t>
      </w:r>
    </w:p>
    <w:p w14:paraId="2266FEBA"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in unlicensed bands not allowed as secondary RAT.</w:t>
      </w:r>
    </w:p>
    <w:p w14:paraId="6446EE66"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NR(LEO) satellite access not allowed as primary RAT.</w:t>
      </w:r>
    </w:p>
    <w:p w14:paraId="1034AE2D"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NR(MEO) satellite access not allowed as primary RAT.</w:t>
      </w:r>
    </w:p>
    <w:p w14:paraId="500AB62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NR(GEO) satellite access not allowed as primary RAT.</w:t>
      </w:r>
    </w:p>
    <w:p w14:paraId="45FA229F"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NR(OTHERSAT) satellite access not allowed as primary RAT.</w:t>
      </w:r>
    </w:p>
    <w:p w14:paraId="280F19A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RedCap not allowed as primary RAT.</w:t>
      </w:r>
    </w:p>
    <w:p w14:paraId="6658317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eRedCap not allowed as primary RAT.</w:t>
      </w:r>
    </w:p>
    <w:p w14:paraId="606DE670"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 E-UTRA:</w:t>
      </w:r>
    </w:p>
    <w:p w14:paraId="732E327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not allowed as primary RAT.</w:t>
      </w:r>
    </w:p>
    <w:p w14:paraId="4E53395A"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not allowed as secondary RAT.</w:t>
      </w:r>
    </w:p>
    <w:p w14:paraId="69CC1306"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in unlicensed bands not allowed as secondary RAT.</w:t>
      </w:r>
    </w:p>
    <w:p w14:paraId="5502CB8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NB-IoT not allowed as primary RAT.</w:t>
      </w:r>
    </w:p>
    <w:p w14:paraId="67461D81"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not allowed as primary RAT.</w:t>
      </w:r>
    </w:p>
    <w:p w14:paraId="07E6D18E"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(LEO) satellite access not allowed as primary access.</w:t>
      </w:r>
    </w:p>
    <w:p w14:paraId="3D01F97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(MEO) satellite access not allowed as primary access.</w:t>
      </w:r>
    </w:p>
    <w:p w14:paraId="0FCB617C"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(GEO) satellite access not allowed as primary access.</w:t>
      </w:r>
    </w:p>
    <w:p w14:paraId="0867881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(OTHERSAT) satellite access not allowed as primary access.</w:t>
      </w:r>
    </w:p>
    <w:p w14:paraId="06DBF2F5"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(LEO) satellite access not allowed as primary access.</w:t>
      </w:r>
    </w:p>
    <w:p w14:paraId="3F04615E"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(MEO) satellite access not allowed as primary access.</w:t>
      </w:r>
    </w:p>
    <w:p w14:paraId="26182E1D"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(GEO) satellite access not allowed as primary access.</w:t>
      </w:r>
    </w:p>
    <w:p w14:paraId="08ADD5A5"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(OTHERSAT) satellite access not allowed as primary access.</w:t>
      </w:r>
    </w:p>
    <w:p w14:paraId="0FE9DCE2"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7:</w:t>
      </w:r>
      <w:r w:rsidRPr="003570C7">
        <w:rPr>
          <w:rFonts w:eastAsia="Yu Mincho"/>
          <w:lang w:eastAsia="en-GB"/>
        </w:rPr>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19CB7796" w14:textId="77777777" w:rsidR="003570C7" w:rsidRPr="003570C7" w:rsidRDefault="003570C7" w:rsidP="003570C7">
      <w:pPr>
        <w:overflowPunct w:val="0"/>
        <w:autoSpaceDE w:val="0"/>
        <w:autoSpaceDN w:val="0"/>
        <w:adjustRightInd w:val="0"/>
        <w:textAlignment w:val="baseline"/>
        <w:rPr>
          <w:rFonts w:eastAsia="Yu Mincho"/>
          <w:lang w:eastAsia="en-GB"/>
        </w:rPr>
      </w:pPr>
      <w:proofErr w:type="gramStart"/>
      <w:r w:rsidRPr="003570C7">
        <w:rPr>
          <w:rFonts w:eastAsia="Yu Mincho"/>
          <w:lang w:eastAsia="en-GB"/>
        </w:rPr>
        <w:lastRenderedPageBreak/>
        <w:t>In order to</w:t>
      </w:r>
      <w:proofErr w:type="gramEnd"/>
      <w:r w:rsidRPr="003570C7">
        <w:rPr>
          <w:rFonts w:eastAsia="Yu Mincho"/>
          <w:lang w:eastAsia="en-GB"/>
        </w:rPr>
        <w:t xml:space="preserve"> enforce all primary RAT restrictions, the related RAT </w:t>
      </w:r>
      <w:proofErr w:type="gramStart"/>
      <w:r w:rsidRPr="003570C7">
        <w:rPr>
          <w:rFonts w:eastAsia="Yu Mincho"/>
          <w:lang w:eastAsia="en-GB"/>
        </w:rPr>
        <w:t>has to</w:t>
      </w:r>
      <w:proofErr w:type="gramEnd"/>
      <w:r w:rsidRPr="003570C7">
        <w:rPr>
          <w:rFonts w:eastAsia="Yu Mincho"/>
          <w:lang w:eastAsia="en-GB"/>
        </w:rPr>
        <w:t xml:space="preserve"> be deployed in different Tracking Area </w:t>
      </w:r>
      <w:proofErr w:type="gramStart"/>
      <w:r w:rsidRPr="003570C7">
        <w:rPr>
          <w:rFonts w:eastAsia="Yu Mincho"/>
          <w:lang w:eastAsia="en-GB"/>
        </w:rPr>
        <w:t>Codes</w:t>
      </w:r>
      <w:proofErr w:type="gramEnd"/>
      <w:r w:rsidRPr="003570C7">
        <w:rPr>
          <w:rFonts w:eastAsia="Yu Mincho"/>
          <w:lang w:eastAsia="en-GB"/>
        </w:rPr>
        <w:t xml:space="preserve"> and the subscriber shall not be allowed to access the network in TAs using the </w:t>
      </w:r>
      <w:proofErr w:type="gramStart"/>
      <w:r w:rsidRPr="003570C7">
        <w:rPr>
          <w:rFonts w:eastAsia="Yu Mincho"/>
          <w:lang w:eastAsia="en-GB"/>
        </w:rPr>
        <w:t>particular RAT</w:t>
      </w:r>
      <w:proofErr w:type="gramEnd"/>
      <w:r w:rsidRPr="003570C7">
        <w:rPr>
          <w:rFonts w:eastAsia="Yu Mincho"/>
          <w:lang w:eastAsia="en-GB"/>
        </w:rPr>
        <w:t>.</w:t>
      </w:r>
    </w:p>
    <w:p w14:paraId="2DB772C9"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With all secondary RAT restrictions, the subscriber shall not be allowed to use this RAT as secondary RAT.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bookmarkStart w:id="10" w:name="_CR5_17_2_2_1"/>
      <w:bookmarkEnd w:id="10"/>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A6C2" w14:textId="77777777" w:rsidR="00112791" w:rsidRDefault="00112791">
      <w:r>
        <w:separator/>
      </w:r>
    </w:p>
  </w:endnote>
  <w:endnote w:type="continuationSeparator" w:id="0">
    <w:p w14:paraId="6D9F8FC7" w14:textId="77777777" w:rsidR="00112791" w:rsidRDefault="0011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A897" w14:textId="77777777" w:rsidR="00112791" w:rsidRDefault="00112791">
      <w:r>
        <w:separator/>
      </w:r>
    </w:p>
  </w:footnote>
  <w:footnote w:type="continuationSeparator" w:id="0">
    <w:p w14:paraId="5775ACD7" w14:textId="77777777" w:rsidR="00112791" w:rsidRDefault="00112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0665D"/>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3D52"/>
    <w:rsid w:val="000D44B3"/>
    <w:rsid w:val="000D6ED8"/>
    <w:rsid w:val="000D705D"/>
    <w:rsid w:val="000E0BEC"/>
    <w:rsid w:val="000E2F23"/>
    <w:rsid w:val="000E6497"/>
    <w:rsid w:val="000E65B6"/>
    <w:rsid w:val="000F0176"/>
    <w:rsid w:val="000F20CF"/>
    <w:rsid w:val="000F44BD"/>
    <w:rsid w:val="000F57C6"/>
    <w:rsid w:val="001040D0"/>
    <w:rsid w:val="001058B1"/>
    <w:rsid w:val="00110932"/>
    <w:rsid w:val="00110D23"/>
    <w:rsid w:val="00112047"/>
    <w:rsid w:val="00112791"/>
    <w:rsid w:val="0011336E"/>
    <w:rsid w:val="001134F1"/>
    <w:rsid w:val="00122715"/>
    <w:rsid w:val="001354ED"/>
    <w:rsid w:val="00140D03"/>
    <w:rsid w:val="001417B0"/>
    <w:rsid w:val="00145D43"/>
    <w:rsid w:val="00146402"/>
    <w:rsid w:val="001473A3"/>
    <w:rsid w:val="00152348"/>
    <w:rsid w:val="001551E1"/>
    <w:rsid w:val="00163894"/>
    <w:rsid w:val="00163929"/>
    <w:rsid w:val="00173CF5"/>
    <w:rsid w:val="00177867"/>
    <w:rsid w:val="00185D27"/>
    <w:rsid w:val="0018624B"/>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113C5"/>
    <w:rsid w:val="00212CB1"/>
    <w:rsid w:val="00217DC9"/>
    <w:rsid w:val="002210CC"/>
    <w:rsid w:val="00223978"/>
    <w:rsid w:val="002267F1"/>
    <w:rsid w:val="00227A5F"/>
    <w:rsid w:val="00244606"/>
    <w:rsid w:val="0024472D"/>
    <w:rsid w:val="00245E87"/>
    <w:rsid w:val="0024621E"/>
    <w:rsid w:val="002476CD"/>
    <w:rsid w:val="00252C29"/>
    <w:rsid w:val="00254B4A"/>
    <w:rsid w:val="0025616A"/>
    <w:rsid w:val="00257E15"/>
    <w:rsid w:val="0026004D"/>
    <w:rsid w:val="002640DD"/>
    <w:rsid w:val="002641A9"/>
    <w:rsid w:val="00264951"/>
    <w:rsid w:val="00264A20"/>
    <w:rsid w:val="00264E8B"/>
    <w:rsid w:val="00272A27"/>
    <w:rsid w:val="00275D12"/>
    <w:rsid w:val="0027631F"/>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C5E64"/>
    <w:rsid w:val="002D2017"/>
    <w:rsid w:val="002E1BB9"/>
    <w:rsid w:val="002E472E"/>
    <w:rsid w:val="002E4C3E"/>
    <w:rsid w:val="002E6033"/>
    <w:rsid w:val="002E716D"/>
    <w:rsid w:val="002F056E"/>
    <w:rsid w:val="003028C2"/>
    <w:rsid w:val="00303EC0"/>
    <w:rsid w:val="00305099"/>
    <w:rsid w:val="00305409"/>
    <w:rsid w:val="00306E40"/>
    <w:rsid w:val="0031262C"/>
    <w:rsid w:val="00314605"/>
    <w:rsid w:val="00317C97"/>
    <w:rsid w:val="003255A2"/>
    <w:rsid w:val="00325DEB"/>
    <w:rsid w:val="003309E0"/>
    <w:rsid w:val="00331D07"/>
    <w:rsid w:val="00332B89"/>
    <w:rsid w:val="00337FD6"/>
    <w:rsid w:val="00341BFA"/>
    <w:rsid w:val="0034741E"/>
    <w:rsid w:val="00352050"/>
    <w:rsid w:val="003570C7"/>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29E5"/>
    <w:rsid w:val="003B1382"/>
    <w:rsid w:val="003B3BBD"/>
    <w:rsid w:val="003B5441"/>
    <w:rsid w:val="003B68EA"/>
    <w:rsid w:val="003C157E"/>
    <w:rsid w:val="003D3D22"/>
    <w:rsid w:val="003D5695"/>
    <w:rsid w:val="003E1A36"/>
    <w:rsid w:val="003F3E45"/>
    <w:rsid w:val="0040602E"/>
    <w:rsid w:val="00410371"/>
    <w:rsid w:val="00415432"/>
    <w:rsid w:val="004159DA"/>
    <w:rsid w:val="00421DA9"/>
    <w:rsid w:val="004242F1"/>
    <w:rsid w:val="00425379"/>
    <w:rsid w:val="004362F7"/>
    <w:rsid w:val="004363F0"/>
    <w:rsid w:val="00443A53"/>
    <w:rsid w:val="0045033B"/>
    <w:rsid w:val="00451AF8"/>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93C0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2EC0"/>
    <w:rsid w:val="005141D9"/>
    <w:rsid w:val="00514684"/>
    <w:rsid w:val="00515577"/>
    <w:rsid w:val="0051580D"/>
    <w:rsid w:val="00517408"/>
    <w:rsid w:val="00526667"/>
    <w:rsid w:val="005279CC"/>
    <w:rsid w:val="00530C49"/>
    <w:rsid w:val="00530D55"/>
    <w:rsid w:val="005327E7"/>
    <w:rsid w:val="00533C69"/>
    <w:rsid w:val="00534C52"/>
    <w:rsid w:val="00541F0D"/>
    <w:rsid w:val="00545333"/>
    <w:rsid w:val="005460ED"/>
    <w:rsid w:val="0054637F"/>
    <w:rsid w:val="00547111"/>
    <w:rsid w:val="005511CE"/>
    <w:rsid w:val="00560560"/>
    <w:rsid w:val="00560714"/>
    <w:rsid w:val="00565E6B"/>
    <w:rsid w:val="005709B3"/>
    <w:rsid w:val="00582A89"/>
    <w:rsid w:val="005857A2"/>
    <w:rsid w:val="00592956"/>
    <w:rsid w:val="00592D74"/>
    <w:rsid w:val="00595F24"/>
    <w:rsid w:val="005A7F61"/>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5F0C"/>
    <w:rsid w:val="0060628B"/>
    <w:rsid w:val="0060636F"/>
    <w:rsid w:val="00606B8D"/>
    <w:rsid w:val="00613E6F"/>
    <w:rsid w:val="006178E0"/>
    <w:rsid w:val="00621188"/>
    <w:rsid w:val="00623D8F"/>
    <w:rsid w:val="00624B7A"/>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77CCA"/>
    <w:rsid w:val="00680776"/>
    <w:rsid w:val="00682F5A"/>
    <w:rsid w:val="00684087"/>
    <w:rsid w:val="006849DA"/>
    <w:rsid w:val="00693CEA"/>
    <w:rsid w:val="006952B7"/>
    <w:rsid w:val="00695808"/>
    <w:rsid w:val="006A17EE"/>
    <w:rsid w:val="006A26C8"/>
    <w:rsid w:val="006A5CB4"/>
    <w:rsid w:val="006B45C6"/>
    <w:rsid w:val="006B46FB"/>
    <w:rsid w:val="006B6695"/>
    <w:rsid w:val="006C1134"/>
    <w:rsid w:val="006C498E"/>
    <w:rsid w:val="006C6C2C"/>
    <w:rsid w:val="006C7DE2"/>
    <w:rsid w:val="006D054F"/>
    <w:rsid w:val="006D2FFE"/>
    <w:rsid w:val="006D74BC"/>
    <w:rsid w:val="006E21FB"/>
    <w:rsid w:val="006E227C"/>
    <w:rsid w:val="006E2B94"/>
    <w:rsid w:val="006E3BD9"/>
    <w:rsid w:val="006E70CF"/>
    <w:rsid w:val="006E7537"/>
    <w:rsid w:val="006E787F"/>
    <w:rsid w:val="006F01B1"/>
    <w:rsid w:val="006F03AA"/>
    <w:rsid w:val="006F1E5C"/>
    <w:rsid w:val="006F4128"/>
    <w:rsid w:val="00700428"/>
    <w:rsid w:val="00704955"/>
    <w:rsid w:val="00704ABD"/>
    <w:rsid w:val="0070565D"/>
    <w:rsid w:val="00707BF8"/>
    <w:rsid w:val="00710705"/>
    <w:rsid w:val="00714746"/>
    <w:rsid w:val="007225E0"/>
    <w:rsid w:val="00722C21"/>
    <w:rsid w:val="00731417"/>
    <w:rsid w:val="007378AC"/>
    <w:rsid w:val="00740C05"/>
    <w:rsid w:val="00741A1F"/>
    <w:rsid w:val="00752C31"/>
    <w:rsid w:val="007606DA"/>
    <w:rsid w:val="007644B9"/>
    <w:rsid w:val="00765880"/>
    <w:rsid w:val="0076712C"/>
    <w:rsid w:val="00776637"/>
    <w:rsid w:val="0077734E"/>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0552"/>
    <w:rsid w:val="007D3923"/>
    <w:rsid w:val="007D6A07"/>
    <w:rsid w:val="007E7FDE"/>
    <w:rsid w:val="007F3C95"/>
    <w:rsid w:val="007F7259"/>
    <w:rsid w:val="007F7888"/>
    <w:rsid w:val="00800D63"/>
    <w:rsid w:val="008040A8"/>
    <w:rsid w:val="00815C3E"/>
    <w:rsid w:val="00817B83"/>
    <w:rsid w:val="00822A58"/>
    <w:rsid w:val="0082676F"/>
    <w:rsid w:val="00827534"/>
    <w:rsid w:val="008279FA"/>
    <w:rsid w:val="0083171C"/>
    <w:rsid w:val="00833E9D"/>
    <w:rsid w:val="00842F0C"/>
    <w:rsid w:val="00845445"/>
    <w:rsid w:val="008626E7"/>
    <w:rsid w:val="00864701"/>
    <w:rsid w:val="00865864"/>
    <w:rsid w:val="0086605A"/>
    <w:rsid w:val="0087034A"/>
    <w:rsid w:val="00870EE7"/>
    <w:rsid w:val="00873BB0"/>
    <w:rsid w:val="00874408"/>
    <w:rsid w:val="00882AE7"/>
    <w:rsid w:val="00885161"/>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41E0"/>
    <w:rsid w:val="008D588C"/>
    <w:rsid w:val="008E1A44"/>
    <w:rsid w:val="008E470A"/>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37E7B"/>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46C8"/>
    <w:rsid w:val="009B5179"/>
    <w:rsid w:val="009B60FE"/>
    <w:rsid w:val="009B6B4F"/>
    <w:rsid w:val="009C0DB9"/>
    <w:rsid w:val="009C36E7"/>
    <w:rsid w:val="009C4306"/>
    <w:rsid w:val="009D7FEB"/>
    <w:rsid w:val="009E03A5"/>
    <w:rsid w:val="009E3297"/>
    <w:rsid w:val="009E7D6D"/>
    <w:rsid w:val="009F1B52"/>
    <w:rsid w:val="009F3171"/>
    <w:rsid w:val="009F3D38"/>
    <w:rsid w:val="009F4A88"/>
    <w:rsid w:val="009F54C5"/>
    <w:rsid w:val="009F734F"/>
    <w:rsid w:val="00A02BE6"/>
    <w:rsid w:val="00A10315"/>
    <w:rsid w:val="00A10ACF"/>
    <w:rsid w:val="00A1449F"/>
    <w:rsid w:val="00A207B0"/>
    <w:rsid w:val="00A246B6"/>
    <w:rsid w:val="00A440DE"/>
    <w:rsid w:val="00A462E4"/>
    <w:rsid w:val="00A47E70"/>
    <w:rsid w:val="00A50CF0"/>
    <w:rsid w:val="00A5278D"/>
    <w:rsid w:val="00A576CF"/>
    <w:rsid w:val="00A60AC4"/>
    <w:rsid w:val="00A648EE"/>
    <w:rsid w:val="00A65971"/>
    <w:rsid w:val="00A716D5"/>
    <w:rsid w:val="00A763D7"/>
    <w:rsid w:val="00A7671C"/>
    <w:rsid w:val="00A8013B"/>
    <w:rsid w:val="00A81585"/>
    <w:rsid w:val="00A8499F"/>
    <w:rsid w:val="00A86C2D"/>
    <w:rsid w:val="00A96314"/>
    <w:rsid w:val="00A96691"/>
    <w:rsid w:val="00AA2CBC"/>
    <w:rsid w:val="00AA4113"/>
    <w:rsid w:val="00AA572C"/>
    <w:rsid w:val="00AB7BCB"/>
    <w:rsid w:val="00AC0D03"/>
    <w:rsid w:val="00AC40A2"/>
    <w:rsid w:val="00AC5820"/>
    <w:rsid w:val="00AC7355"/>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55128"/>
    <w:rsid w:val="00B6391D"/>
    <w:rsid w:val="00B64E07"/>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13C5"/>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330F"/>
    <w:rsid w:val="00BE400A"/>
    <w:rsid w:val="00BE43B0"/>
    <w:rsid w:val="00BE5790"/>
    <w:rsid w:val="00BE5AFE"/>
    <w:rsid w:val="00BE5D4D"/>
    <w:rsid w:val="00BE7520"/>
    <w:rsid w:val="00BF29C2"/>
    <w:rsid w:val="00C009B3"/>
    <w:rsid w:val="00C071D8"/>
    <w:rsid w:val="00C07E8F"/>
    <w:rsid w:val="00C16BF8"/>
    <w:rsid w:val="00C22C0B"/>
    <w:rsid w:val="00C3099F"/>
    <w:rsid w:val="00C30D0F"/>
    <w:rsid w:val="00C33B5D"/>
    <w:rsid w:val="00C352F5"/>
    <w:rsid w:val="00C40D37"/>
    <w:rsid w:val="00C44BF5"/>
    <w:rsid w:val="00C44F3E"/>
    <w:rsid w:val="00C542C7"/>
    <w:rsid w:val="00C61E08"/>
    <w:rsid w:val="00C6365C"/>
    <w:rsid w:val="00C63744"/>
    <w:rsid w:val="00C66BA2"/>
    <w:rsid w:val="00C73984"/>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5C86"/>
    <w:rsid w:val="00CD750A"/>
    <w:rsid w:val="00CE0AF4"/>
    <w:rsid w:val="00CE3856"/>
    <w:rsid w:val="00CE5050"/>
    <w:rsid w:val="00CE5627"/>
    <w:rsid w:val="00CE7B05"/>
    <w:rsid w:val="00CE7BF3"/>
    <w:rsid w:val="00CF16AD"/>
    <w:rsid w:val="00CF1E8F"/>
    <w:rsid w:val="00CF2E94"/>
    <w:rsid w:val="00CF5EA3"/>
    <w:rsid w:val="00D00744"/>
    <w:rsid w:val="00D02902"/>
    <w:rsid w:val="00D03F9A"/>
    <w:rsid w:val="00D06D51"/>
    <w:rsid w:val="00D20914"/>
    <w:rsid w:val="00D23004"/>
    <w:rsid w:val="00D241F9"/>
    <w:rsid w:val="00D24991"/>
    <w:rsid w:val="00D274AC"/>
    <w:rsid w:val="00D33904"/>
    <w:rsid w:val="00D34EF2"/>
    <w:rsid w:val="00D35274"/>
    <w:rsid w:val="00D37503"/>
    <w:rsid w:val="00D37C84"/>
    <w:rsid w:val="00D42320"/>
    <w:rsid w:val="00D4279D"/>
    <w:rsid w:val="00D44500"/>
    <w:rsid w:val="00D50255"/>
    <w:rsid w:val="00D54B32"/>
    <w:rsid w:val="00D56484"/>
    <w:rsid w:val="00D62D88"/>
    <w:rsid w:val="00D6339A"/>
    <w:rsid w:val="00D63917"/>
    <w:rsid w:val="00D66520"/>
    <w:rsid w:val="00D77EB7"/>
    <w:rsid w:val="00D8041F"/>
    <w:rsid w:val="00D80E00"/>
    <w:rsid w:val="00D819BC"/>
    <w:rsid w:val="00D830E6"/>
    <w:rsid w:val="00D84AE9"/>
    <w:rsid w:val="00D901D6"/>
    <w:rsid w:val="00D90C36"/>
    <w:rsid w:val="00DA07B8"/>
    <w:rsid w:val="00DA08DD"/>
    <w:rsid w:val="00DA139F"/>
    <w:rsid w:val="00DA29FA"/>
    <w:rsid w:val="00DB57EF"/>
    <w:rsid w:val="00DB5D2A"/>
    <w:rsid w:val="00DC3D8F"/>
    <w:rsid w:val="00DC68B1"/>
    <w:rsid w:val="00DD1856"/>
    <w:rsid w:val="00DD1DF3"/>
    <w:rsid w:val="00DD2F05"/>
    <w:rsid w:val="00DD349F"/>
    <w:rsid w:val="00DD616B"/>
    <w:rsid w:val="00DE03A7"/>
    <w:rsid w:val="00DE34CF"/>
    <w:rsid w:val="00DE4740"/>
    <w:rsid w:val="00DE6897"/>
    <w:rsid w:val="00DE699C"/>
    <w:rsid w:val="00DF0AEF"/>
    <w:rsid w:val="00DF27FC"/>
    <w:rsid w:val="00DF3EB4"/>
    <w:rsid w:val="00DF4424"/>
    <w:rsid w:val="00DF4AEF"/>
    <w:rsid w:val="00E02E7A"/>
    <w:rsid w:val="00E02F3A"/>
    <w:rsid w:val="00E04113"/>
    <w:rsid w:val="00E04B06"/>
    <w:rsid w:val="00E050A0"/>
    <w:rsid w:val="00E112D6"/>
    <w:rsid w:val="00E1310E"/>
    <w:rsid w:val="00E13F3D"/>
    <w:rsid w:val="00E17731"/>
    <w:rsid w:val="00E21123"/>
    <w:rsid w:val="00E22429"/>
    <w:rsid w:val="00E22CE7"/>
    <w:rsid w:val="00E24CC1"/>
    <w:rsid w:val="00E25F41"/>
    <w:rsid w:val="00E26006"/>
    <w:rsid w:val="00E2769D"/>
    <w:rsid w:val="00E342EB"/>
    <w:rsid w:val="00E34898"/>
    <w:rsid w:val="00E40877"/>
    <w:rsid w:val="00E40C1C"/>
    <w:rsid w:val="00E431FE"/>
    <w:rsid w:val="00E43209"/>
    <w:rsid w:val="00E4550F"/>
    <w:rsid w:val="00E47AA7"/>
    <w:rsid w:val="00E5691F"/>
    <w:rsid w:val="00E56C4D"/>
    <w:rsid w:val="00E603E3"/>
    <w:rsid w:val="00E66AB8"/>
    <w:rsid w:val="00E67635"/>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D2745"/>
    <w:rsid w:val="00EE28D6"/>
    <w:rsid w:val="00EE4D51"/>
    <w:rsid w:val="00EE7D7C"/>
    <w:rsid w:val="00EF1883"/>
    <w:rsid w:val="00EF3523"/>
    <w:rsid w:val="00F10BE4"/>
    <w:rsid w:val="00F11326"/>
    <w:rsid w:val="00F173CD"/>
    <w:rsid w:val="00F235A6"/>
    <w:rsid w:val="00F24AF0"/>
    <w:rsid w:val="00F25D98"/>
    <w:rsid w:val="00F26CD5"/>
    <w:rsid w:val="00F26FC6"/>
    <w:rsid w:val="00F300FB"/>
    <w:rsid w:val="00F32BCA"/>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7121"/>
    <w:rsid w:val="00FD447E"/>
    <w:rsid w:val="00FD4FC4"/>
    <w:rsid w:val="00FD61CA"/>
    <w:rsid w:val="00FE1786"/>
    <w:rsid w:val="00FE7311"/>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2107</Words>
  <Characters>11380</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5</cp:revision>
  <cp:lastPrinted>2037-02-05T22:28:00Z</cp:lastPrinted>
  <dcterms:created xsi:type="dcterms:W3CDTF">2025-08-11T15:11:00Z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y fmtid="{D5CDD505-2E9C-101B-9397-08002B2CF9AE}" pid="26" name="MSIP_Label_75af88a6-b88e-425b-bf39-433b2fafd692_SiteId">
    <vt:lpwstr>6786d483-f51b-44bd-b40a-6fe409a5265e</vt:lpwstr>
  </property>
  <property fmtid="{D5CDD505-2E9C-101B-9397-08002B2CF9AE}" pid="27" name="MSIP_Label_75af88a6-b88e-425b-bf39-433b2fafd692_SetDate">
    <vt:lpwstr>2025-05-05T01:29:27Z</vt:lpwstr>
  </property>
  <property fmtid="{D5CDD505-2E9C-101B-9397-08002B2CF9AE}" pid="28" name="MSIP_Label_75af88a6-b88e-425b-bf39-433b2fafd692_Name">
    <vt:lpwstr>秘密度C</vt:lpwstr>
  </property>
  <property fmtid="{D5CDD505-2E9C-101B-9397-08002B2CF9AE}" pid="29" name="MSIP_Label_75af88a6-b88e-425b-bf39-433b2fafd692_Method">
    <vt:lpwstr>Standard</vt:lpwstr>
  </property>
  <property fmtid="{D5CDD505-2E9C-101B-9397-08002B2CF9AE}" pid="30" name="MSIP_Label_75af88a6-b88e-425b-bf39-433b2fafd692_Enabled">
    <vt:lpwstr>true</vt:lpwstr>
  </property>
  <property fmtid="{D5CDD505-2E9C-101B-9397-08002B2CF9AE}" pid="31" name="MSIP_Label_75af88a6-b88e-425b-bf39-433b2fafd692_ContentBits">
    <vt:lpwstr>8</vt:lpwstr>
  </property>
  <property fmtid="{D5CDD505-2E9C-101B-9397-08002B2CF9AE}" pid="32" name="MSIP_Label_55339bf0-f345-473a-9ec8-6ca7c8197055_Enabled">
    <vt:lpwstr>true</vt:lpwstr>
  </property>
  <property fmtid="{D5CDD505-2E9C-101B-9397-08002B2CF9AE}" pid="33" name="MSIP_Label_55339bf0-f345-473a-9ec8-6ca7c8197055_SetDate">
    <vt:lpwstr>2025-07-11T11:22:31Z</vt:lpwstr>
  </property>
  <property fmtid="{D5CDD505-2E9C-101B-9397-08002B2CF9AE}" pid="34" name="MSIP_Label_55339bf0-f345-473a-9ec8-6ca7c8197055_Method">
    <vt:lpwstr>Privileged</vt:lpwstr>
  </property>
  <property fmtid="{D5CDD505-2E9C-101B-9397-08002B2CF9AE}" pid="35" name="MSIP_Label_55339bf0-f345-473a-9ec8-6ca7c8197055_Name">
    <vt:lpwstr>OFFEN</vt:lpwstr>
  </property>
  <property fmtid="{D5CDD505-2E9C-101B-9397-08002B2CF9AE}" pid="36" name="MSIP_Label_55339bf0-f345-473a-9ec8-6ca7c8197055_SiteId">
    <vt:lpwstr>d313b56f-f400-44d3-8403-4b468b3d8ded</vt:lpwstr>
  </property>
  <property fmtid="{D5CDD505-2E9C-101B-9397-08002B2CF9AE}" pid="37" name="MSIP_Label_55339bf0-f345-473a-9ec8-6ca7c8197055_ActionId">
    <vt:lpwstr>0778e6c5-879c-47f0-806f-6b0fa5ad443d</vt:lpwstr>
  </property>
  <property fmtid="{D5CDD505-2E9C-101B-9397-08002B2CF9AE}" pid="38" name="MSIP_Label_55339bf0-f345-473a-9ec8-6ca7c8197055_ContentBits">
    <vt:lpwstr>0</vt:lpwstr>
  </property>
  <property fmtid="{D5CDD505-2E9C-101B-9397-08002B2CF9AE}" pid="39" name="MSIP_Label_55339bf0-f345-473a-9ec8-6ca7c8197055_Tag">
    <vt:lpwstr>10, 0, 1, 1</vt:lpwstr>
  </property>
</Properties>
</file>